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F72B1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C57C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21 -5)</w:t>
      </w: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B1EA2" w:rsidRDefault="00FB1EA2" w:rsidP="00FB1E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FB1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EA2" w:rsidRDefault="00FB1EA2" w:rsidP="00564E3C">
      <w:pPr>
        <w:spacing w:after="0" w:line="240" w:lineRule="auto"/>
      </w:pPr>
      <w:r>
        <w:separator/>
      </w:r>
    </w:p>
  </w:endnote>
  <w:endnote w:type="continuationSeparator" w:id="0">
    <w:p w:rsidR="00FB1EA2" w:rsidRDefault="00FB1EA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B1EA2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EA2" w:rsidRDefault="00FB1EA2" w:rsidP="00564E3C">
      <w:pPr>
        <w:spacing w:after="0" w:line="240" w:lineRule="auto"/>
      </w:pPr>
      <w:r>
        <w:separator/>
      </w:r>
    </w:p>
  </w:footnote>
  <w:footnote w:type="continuationSeparator" w:id="0">
    <w:p w:rsidR="00FB1EA2" w:rsidRDefault="00FB1EA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EA2"/>
    <w:rsid w:val="00372DC6"/>
    <w:rsid w:val="00564E3C"/>
    <w:rsid w:val="0064591D"/>
    <w:rsid w:val="00DD5B8A"/>
    <w:rsid w:val="00EB41B8"/>
    <w:rsid w:val="00F14DE1"/>
    <w:rsid w:val="00FB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EA871"/>
  <w15:chartTrackingRefBased/>
  <w15:docId w15:val="{6CE256C6-1AB2-4EA9-8D9A-3C8DD101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B1E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2015-10-04T10:14:00Z</dcterms:created>
  <dcterms:modified xsi:type="dcterms:W3CDTF">2015-10-04T10:16:00Z</dcterms:modified>
</cp:coreProperties>
</file>